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default" w:ascii="Times New Roman" w:hAnsi="Times New Roman" w:eastAsia="宋体" w:cs="Times New Roman"/>
          <w:b w:val="0"/>
          <w:bCs/>
          <w:sz w:val="21"/>
          <w:szCs w:val="21"/>
        </w:rPr>
      </w:pPr>
      <w:r>
        <w:rPr>
          <w:rFonts w:hint="default" w:ascii="Times New Roman" w:hAnsi="Times New Roman" w:eastAsia="宋体" w:cs="Times New Roman"/>
          <w:b w:val="0"/>
          <w:bCs/>
          <w:sz w:val="21"/>
          <w:szCs w:val="21"/>
        </w:rPr>
        <w:t>202</w:t>
      </w:r>
      <w:r>
        <w:rPr>
          <w:rFonts w:hint="default" w:ascii="Times New Roman" w:hAnsi="Times New Roman" w:cs="Times New Roman"/>
          <w:b w:val="0"/>
          <w:bCs/>
          <w:sz w:val="21"/>
          <w:szCs w:val="21"/>
          <w:lang w:val="en-US" w:eastAsia="zh-CN"/>
        </w:rPr>
        <w:t>5</w:t>
      </w:r>
      <w:r>
        <w:rPr>
          <w:rFonts w:hint="default" w:ascii="Times New Roman" w:hAnsi="Times New Roman" w:eastAsia="宋体" w:cs="Times New Roman"/>
          <w:b w:val="0"/>
          <w:bCs/>
          <w:sz w:val="21"/>
          <w:szCs w:val="21"/>
        </w:rPr>
        <w:t>年</w:t>
      </w:r>
      <w:r>
        <w:rPr>
          <w:rFonts w:hint="default" w:ascii="Times New Roman" w:hAnsi="Times New Roman" w:eastAsia="宋体" w:cs="Times New Roman"/>
          <w:b w:val="0"/>
          <w:bCs/>
          <w:sz w:val="21"/>
          <w:szCs w:val="21"/>
          <w:lang w:eastAsia="zh-CN"/>
        </w:rPr>
        <w:t>黔东南州</w:t>
      </w:r>
      <w:r>
        <w:rPr>
          <w:rFonts w:hint="default" w:ascii="Times New Roman" w:hAnsi="Times New Roman" w:eastAsia="宋体" w:cs="Times New Roman"/>
          <w:b w:val="0"/>
          <w:bCs/>
          <w:sz w:val="21"/>
          <w:szCs w:val="21"/>
        </w:rPr>
        <w:t>农业主推技术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both"/>
        <w:textAlignment w:val="auto"/>
        <w:rPr>
          <w:rFonts w:hint="default" w:ascii="Times New Roman" w:hAnsi="Times New Roman" w:eastAsia="华文中宋" w:cs="Times New Roman"/>
          <w:b/>
          <w:color w:val="000000"/>
          <w:w w:val="90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center"/>
        <w:textAlignment w:val="auto"/>
        <w:rPr>
          <w:rFonts w:hint="default" w:ascii="Times New Roman" w:hAnsi="Times New Roman" w:eastAsia="方正小标宋_GBK" w:cs="Times New Roman"/>
          <w:b w:val="0"/>
          <w:bCs/>
          <w:color w:val="000000"/>
          <w:sz w:val="44"/>
          <w:szCs w:val="44"/>
        </w:rPr>
      </w:pPr>
      <w:r>
        <w:rPr>
          <w:rFonts w:hint="default" w:ascii="Times New Roman" w:hAnsi="Times New Roman" w:eastAsia="方正小标宋_GBK" w:cs="Times New Roman"/>
          <w:b w:val="0"/>
          <w:bCs/>
          <w:color w:val="000000"/>
          <w:sz w:val="44"/>
          <w:szCs w:val="44"/>
          <w:lang w:eastAsia="zh-CN"/>
        </w:rPr>
        <w:t>多花</w:t>
      </w:r>
      <w:r>
        <w:rPr>
          <w:rFonts w:hint="default" w:ascii="Times New Roman" w:hAnsi="Times New Roman" w:eastAsia="方正小标宋_GBK" w:cs="Times New Roman"/>
          <w:b w:val="0"/>
          <w:bCs/>
          <w:color w:val="000000"/>
          <w:sz w:val="44"/>
          <w:szCs w:val="44"/>
        </w:rPr>
        <w:t>黄精林下</w:t>
      </w:r>
      <w:r>
        <w:rPr>
          <w:rFonts w:hint="default" w:ascii="Times New Roman" w:hAnsi="Times New Roman" w:eastAsia="方正小标宋_GBK" w:cs="Times New Roman"/>
          <w:b w:val="0"/>
          <w:bCs/>
          <w:color w:val="000000"/>
          <w:sz w:val="44"/>
          <w:szCs w:val="44"/>
          <w:lang w:eastAsia="zh-CN"/>
        </w:rPr>
        <w:t>仿野生栽培</w:t>
      </w:r>
      <w:r>
        <w:rPr>
          <w:rFonts w:hint="default" w:ascii="Times New Roman" w:hAnsi="Times New Roman" w:eastAsia="方正小标宋_GBK" w:cs="Times New Roman"/>
          <w:b w:val="0"/>
          <w:bCs/>
          <w:color w:val="000000"/>
          <w:sz w:val="44"/>
          <w:szCs w:val="44"/>
        </w:rPr>
        <w:t>技术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Cs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Cs/>
          <w:color w:val="000000"/>
          <w:sz w:val="32"/>
          <w:szCs w:val="32"/>
        </w:rPr>
      </w:pPr>
      <w:r>
        <w:rPr>
          <w:rFonts w:hint="default" w:ascii="Times New Roman" w:hAnsi="Times New Roman" w:eastAsia="黑体" w:cs="Times New Roman"/>
          <w:bCs/>
          <w:color w:val="000000"/>
          <w:sz w:val="32"/>
          <w:szCs w:val="32"/>
        </w:rPr>
        <w:t>一、技术概述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_GB2312" w:cs="Times New Roman"/>
          <w:b w:val="0"/>
          <w:color w:val="000000"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</w:rPr>
        <w:t>（一）技术基本情况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highlight w:val="none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多花黄精</w:t>
      </w:r>
      <w:r>
        <w:rPr>
          <w:rFonts w:hint="default" w:ascii="Times New Roman" w:hAnsi="Times New Roman" w:eastAsia="仿宋_GB2312" w:cs="Times New Roman"/>
          <w:i/>
          <w:i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Polygonatum cyrtonema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Hua是百合科黄精属的多年生草本植物，以其干燥根茎入药，20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年版《中国药典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》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收载。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黄精是我国传统的药食两用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中药材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含有</w:t>
      </w:r>
      <w:bookmarkStart w:id="0" w:name="_GoBack"/>
      <w:bookmarkEnd w:id="0"/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多糖、甾体皂苷、生物碱、黄酮等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多种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活性成分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在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抗氧化、调节免疫、抗肿瘤、抗炎抑菌、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降血糖等方面功效显著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除此之外，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黄精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还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可以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加工成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糕点、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面条、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功能饮料、酒品等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食品和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保健品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因此，集多种功能于一身的黄精市场需求量越来越大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highlight w:val="none"/>
          <w:lang w:val="en-US" w:eastAsia="zh-CN"/>
        </w:rPr>
        <w:t>，截至2024年黔东南州黄精种植面积增长至10万亩。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highlight w:val="none"/>
          <w:lang w:val="en-US" w:eastAsia="zh-CN"/>
        </w:rPr>
        <w:t>多花黄精适应性很强，耐寒冬，喜阴湿，忌暴晒，忌积水，在上层透光性强的林缘、草丛或林下开阔地带生长较好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人工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栽培投产周期较长，需要3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～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</w:rPr>
        <w:t>4年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。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黔东南州森林覆盖率为70%，利用小于45度的山坡林地进行多花黄精种植，采用林下栽培的方法，对生态环境影响小，能实现生态与经济收益的统一。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集成黔东南州多花黄精林下仿野生栽培技术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val="en-US" w:eastAsia="zh-CN"/>
        </w:rPr>
        <w:t>是黄精产业绿色、健康、可持续发展的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迫切需求。多花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黄精的林下种植，扩大植被覆盖面，减少水土流失，保持生态平衡，可以有效避免掠夺性采挖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lang w:eastAsia="zh-CN"/>
        </w:rPr>
        <w:t>多花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黄精的野生资源，保护珍贵的药用植被。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" w:cs="Times New Roman"/>
          <w:b w:val="0"/>
          <w:color w:val="000000"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</w:rPr>
        <w:t>（二）技术示范推广情况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eastAsia="zh-CN"/>
        </w:rPr>
        <w:t>近几年，黔东南州岑巩、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val="en-US" w:eastAsia="zh-CN"/>
        </w:rPr>
        <w:t>黄平、剑河等县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依托丰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富的林地资源和黄精自然分布资源，实行多县一带产业布局，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highlight w:val="none"/>
          <w:lang w:val="en-US" w:eastAsia="zh-CN"/>
        </w:rPr>
        <w:t>实施贵州省农村产业革命中药材产业发展基地建设项目、黔东南州级农业现代化资金项目、建设贵州省中药材产业技术体系黔东南综合试验站等，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采用荒山荒地仿野生人工栽培、疏林地林下种植、林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-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药间套、经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-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果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-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林套种等多种模式，提高土地资源的利用率，增加地被覆盖度，改善林地景观，推进黄精连片、全产业链发展，力争将黔东南州打造成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全国规模最大的州级林下多花黄精药材供给基地。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贵州金川实业有限公司、黄平县绿洲林业投资有限公司、贵州益草源生态农业开发有限公司等积极开展黄精的良种繁育、规范化种植、林药间作、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林下种植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等为重点的示范推广；引进、试验、示范和推广新技术、新产品，集成黔东南州多花黄精林下栽培技术；构建以企业为主体、市场为导向、产学研相结合的科技创新体系，加强技术研究，推进成果转化，提升科技水平，为产业发展提供科技支撑。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highlight w:val="none"/>
          <w:lang w:val="en-US" w:eastAsia="zh-CN"/>
        </w:rPr>
        <w:t>2019～2024年，在岑巩、黄平、剑河、台江等县进行推广应用，累计推广20万余亩。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/>
        <w:textAlignment w:val="auto"/>
        <w:rPr>
          <w:rFonts w:hint="default" w:ascii="Times New Roman" w:hAnsi="Times New Roman" w:eastAsia="楷体" w:cs="Times New Roman"/>
          <w:b w:val="0"/>
          <w:color w:val="000000"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</w:rPr>
        <w:t>（三）提质增效情况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highlight w:val="none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highlight w:val="none"/>
          <w:lang w:val="en-US" w:eastAsia="zh-CN"/>
        </w:rPr>
        <w:t>经测产，2023年各县重点示范基地平均单产提升11.32%以上，亩产值1.5万元，通过产业扶持和技术培训带动农户增收，解决了农村地方就业问题。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_GB2312" w:cs="Times New Roman"/>
          <w:b/>
          <w:color w:val="000000"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</w:rPr>
        <w:t>（四）技术获奖情况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</w:rPr>
        <w:t>二、技术要点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  <w:t>（一）种植林地选用及改造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多花</w:t>
      </w:r>
      <w:r>
        <w:rPr>
          <w:rFonts w:hint="default" w:ascii="Times New Roman" w:hAnsi="Times New Roman" w:eastAsia="仿宋_GB2312" w:cs="Times New Roman"/>
          <w:sz w:val="32"/>
          <w:szCs w:val="32"/>
        </w:rPr>
        <w:t>黄精具有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耐</w:t>
      </w:r>
      <w:r>
        <w:rPr>
          <w:rFonts w:hint="default" w:ascii="Times New Roman" w:hAnsi="Times New Roman" w:eastAsia="仿宋_GB2312" w:cs="Times New Roman"/>
          <w:sz w:val="32"/>
          <w:szCs w:val="32"/>
        </w:rPr>
        <w:t>阴、耐寒、</w:t>
      </w:r>
      <w:r>
        <w:rPr>
          <w:rFonts w:hint="default" w:ascii="Times New Roman" w:hAnsi="Times New Roman" w:eastAsia="仿宋_GB2312" w:cs="Times New Roman"/>
          <w:b w:val="0"/>
          <w:color w:val="000000"/>
          <w:sz w:val="32"/>
          <w:szCs w:val="32"/>
          <w:highlight w:val="none"/>
          <w:lang w:val="en-US" w:eastAsia="zh-CN"/>
        </w:rPr>
        <w:t>忌积水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的特性，在湿润荫蔽、土层深厚、疏松肥沃、排水和保水性能较好的环境中生长良好。因此要选择排水良好、土壤较肥沃、透光率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40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～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0%的林下环境。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选地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要求土层深厚，土壤pH在5.2～6.5，质地疏松的黄壤土为宜。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选好林地后，清除残留木、杂灌木、树蔸，开辟施工通道，在种植小区，设置排水沟，林地内水平方向设置横向排水沟，纵横相通。</w:t>
      </w:r>
      <w:r>
        <w:rPr>
          <w:rFonts w:hint="default" w:ascii="Times New Roman" w:hAnsi="Times New Roman" w:eastAsia="仿宋_GB2312" w:cs="Times New Roman"/>
          <w:b/>
          <w:bCs w:val="0"/>
          <w:color w:val="auto"/>
          <w:sz w:val="32"/>
          <w:szCs w:val="32"/>
          <w:lang w:val="en-US" w:eastAsia="zh-CN"/>
        </w:rPr>
        <w:t>在陡坡采用穴栽，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穴直径20厘米左右，挖穴时将有机肥与土拌匀，放入黄精种茎，盖土10厘米左右。打穴栽植时，相邻穴稍错开，但基本成行，在一条直线附近。</w:t>
      </w:r>
      <w:r>
        <w:rPr>
          <w:rFonts w:hint="default" w:ascii="Times New Roman" w:hAnsi="Times New Roman" w:eastAsia="仿宋_GB2312" w:cs="Times New Roman"/>
          <w:b/>
          <w:bCs w:val="0"/>
          <w:color w:val="auto"/>
          <w:sz w:val="32"/>
          <w:szCs w:val="32"/>
          <w:lang w:val="en-US" w:eastAsia="zh-CN"/>
        </w:rPr>
        <w:t>在缓坡可采用开梯土的方法，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尽量避开雨季施工。有条件的，利用机械开挖可减少成本。人工开挖考虑到成本，不宜开挖过宽。梯土开挖前一定先将肥土取出堆放在附近，梯土筑好后，将肥土铺放在梯土带面上。如果不能做到将大部分肥土放在梯土带面，建议不要开梯土种植。梯土整理好后施入有机肥做底肥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  <w:t>（二）品种及种茎选择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黔东南地区人工栽培选择符合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年版《中国药典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》规定的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多花黄精</w:t>
      </w:r>
      <w:r>
        <w:rPr>
          <w:rFonts w:hint="default" w:ascii="Times New Roman" w:hAnsi="Times New Roman" w:eastAsia="仿宋_GB2312" w:cs="Times New Roman"/>
          <w:i/>
          <w:i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Polygonatum cyrtonema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Hua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.，品种选择贵州省非主要农作物品种认定专家委员会认定通过的品种。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1.种苗选择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选1～2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年生的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多花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黄精种苗。将黄精新鲜根茎按大小及芽情况分为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Ⅰ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级苗、Ⅱ级苗、Ⅲ级苗、Ⅳ级苗和尾料(不适宜做种苗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5个等级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生产中优先选择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Ⅰ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、Ⅱ级苗。具体的分级标准如下。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Ⅰ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级苗，健壮、无病斑及无明显机械损伤的先端幼嫩部分(茎节形成时间1～2年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，每块种苗具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～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个节，且茎段肥厚单块种苗重量在80g以上，经过育苗后有明显的顶芽(或休眠芽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）；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Ⅱ级苗，健壮、无病斑及无明显机械损伤的先端幼嫩部分，个头较Ⅰ级苗略小，重量在50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～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80g，每块种苗具有2～3个节，经过育苗后有明显的顶芽(或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休眠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芽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）；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Ⅲ级苗，健壮、无病斑及无明显机械损伤的中间和尾部茎段(茎节形成时间3年以上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，单块种苗具1～2个节，每块种苗重量在50～80g，经过育苗后有明显的根突或芽产生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Ⅳ级苗，在育苗过程中，无须根或芽产生，但块茎保存完好，无虫害和病害，也无明显的机械损伤的部分(含个头较小的中间段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;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尾料(不适宜做种苗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，在育苗过程中发生虫害、病害及在起苗和运输的过程出现明显的机械损伤的部分，不适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宜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作为种苗使用，可将其加工成干品进行销售。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2.种苗处理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Times New Roman" w:hAnsi="Times New Roman" w:eastAsia="仿宋_GB2312" w:cs="Times New Roman"/>
          <w:i w:val="0"/>
          <w:i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播种前种苗要进行消毒处理，用1:50的多菌灵消毒，再用草木灰进行伴种。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楷体_GB2312" w:cs="Times New Roman"/>
          <w:b/>
          <w:bCs w:val="0"/>
          <w:color w:val="auto"/>
          <w:sz w:val="32"/>
          <w:szCs w:val="32"/>
          <w:lang w:val="en-US" w:eastAsia="zh-CN"/>
        </w:rPr>
        <w:t>（三）栽培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在10～11月进行根茎苗移栽，3～4月</w:t>
      </w:r>
      <w:r>
        <w:rPr>
          <w:rFonts w:hint="eastAsia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实生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苗移栽。移栽前每亩施腐熟土杂肥或者发酵后的牛羊粪便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</w:rPr>
        <w:t>1000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～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</w:rPr>
        <w:t>1500kg，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在肥料表面覆盖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～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sz w:val="32"/>
          <w:szCs w:val="32"/>
        </w:rPr>
        <w:t>cm厚的表土。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根据林地条件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每亩种植密度为2500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～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lang w:val="en-US" w:eastAsia="zh-CN"/>
        </w:rPr>
        <w:t>3500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株。采取宽行窄株的方法，行距50厘米，株距30厘米。对不便于管理的、土地过于贫瘠、山过于陡的地方要适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当放弃。对地势平缓、方便管理、土壤肥沃、林木稀疏的，可适当增加种植数量。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  <w:lang w:eastAsia="zh-CN"/>
        </w:rPr>
        <w:t>（四）田间</w:t>
      </w: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管理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FF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黄精喜湿但怕积水，雨季要疏通水沟及时排水，避免因积水造成烂根。黄精以根状茎为食用、药用主体，开花结果，营养耗费量大，应该及时摘除花蕾，促使地下根茎积累养分，促进新茎生长。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每年出苗前20天内要对林地进行一次杂草灌木的清理，采用刀砍或割附地上部分。出苗期间一般只清除路边、行间杂草。齐苗后和黄精倒苗后，用刀随时割除杂草。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黄精在生长期内，若底肥较充足，可减少追肥的量和追肥的次数。若底肥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贫乏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在5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～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8月份可追肥两次，在倒苗后出苗前可追肥一次，追肥可用复混肥加有机肥拌匀施用，出苗后第一年每次追肥可用复混肥10公斤、有机肥40公斤，以后每年随着黄精出苗增加适当增加追肥用量。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施用方式为，将肥料撒施于植株根部5cm处，并进行培土，此过程可以和中耕除草一起进行。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遇到长期干旱，应进行浇水，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宜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喷灌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和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浇灌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不宜沟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灌、漫灌。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在黄精生长第一年，由于根系还不发达，固定肥水的能力还较弱，需要依靠周围杂草根部进行水肥保持，主要以割草为主</w:t>
      </w:r>
      <w:r>
        <w:rPr>
          <w:rFonts w:hint="eastAsia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，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割</w:t>
      </w:r>
      <w:r>
        <w:rPr>
          <w:rFonts w:hint="eastAsia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下的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草</w:t>
      </w:r>
      <w:r>
        <w:rPr>
          <w:rFonts w:hint="eastAsia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可以覆盖在黄精植株周围</w:t>
      </w:r>
      <w:r>
        <w:rPr>
          <w:rFonts w:hint="default" w:ascii="Times New Roman" w:hAnsi="Times New Roman" w:eastAsia="仿宋_GB2312" w:cs="Times New Roman"/>
          <w:b w:val="0"/>
          <w:bCs/>
          <w:color w:val="auto"/>
          <w:sz w:val="32"/>
          <w:szCs w:val="32"/>
          <w:lang w:val="en-US" w:eastAsia="zh-CN"/>
        </w:rPr>
        <w:t>；黄精生长一年后，根系已经发达，能固住周边土壤，就可对长在黄精植株旁的杂草进行浅锄或拔除，也可用刀割除杂草根部，减少杂草与黄精养分争夺，促进黄精快速生长。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生长季节杂草生长旺盛，可覆盖防草布防草，也可通过加大种植密度，促进多花黄精提前封行，实现防草。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（五）</w:t>
      </w: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病虫害防治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生产上主要病害有叶斑病、黑斑病、炭疽病、软腐病、枯萎病、茎腐病、锈病，其中以叶斑病较为常见。病害宜提前预防，病害初发生时要及时防治。在栽培过程中易受小地老虎、蛴螬、飞虱、叶蝉等害虫危害。病虫害防治坚持以“预防为主，综合防治”的植保方针病以农业防治、物理防治、生物防治为主，化学防治为辅的综合防治措施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1、</w:t>
      </w: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病害防治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叶斑病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多花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黄精最常见的是叶斑病，多发生于夏秋两季，雨季发病较严重，病原为真菌中的一种半知菌。俗称“眼斑病”，该病主要危害叶片，初期由基部叶片开始，受害叶片出现褪色斑点，而后病斑逐渐扩大形成椭圆形或者不规则形状的灰褐斑，大小1.0～1.5cm，中间淡白色，边缘褐色，贴近健康组织处有明显黄晕，病斑形似烂眼状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病情严重时，多个病斑愈合引起叶片枯死，并可逐渐向上蔓延，最后使叶片枯焦而死。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①培育壮苗，以增强对病害的抵抗能力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②选育抗病品种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③发病前和发病初期喷1:1:100波尔多液，或50％退菌特1000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液，每7～10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天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1次，连喷3～4次，或65％代森锌可湿性粉剂500～600倍液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喷洒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，每7～10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天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1次，连续2～3次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④收获时清园，消灭病残体。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黑斑病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俗称“瘟病”，多发于盛夏，初秋时节亦有发生，危害叶片，也侵染果实。该病系种传真菌性病害，也可通过病残体传播。老叶最先发病，染病叶片病斑呈圆形或椭圆形，紫褐色，后变成黑褐色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严重时多个病斑联合形成枯死团，累及全叶，病叶枯死发黑、不脱落、悬于茎秆。染病果实病斑呈黑褐色，略有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凹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陷，病果枯干皱缩不腐烂。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收获时清园，消灭病残体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前期喷施1:1:100波尔多液防治，每7～10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天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1次，连续3次。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炭疽病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俗称“火焰疤”，多发于春夏之交和夏秋季节转换时节，主要危害叶片，果实亦可感染，叶片染病后叶尖、叶缘部位先出现病斑，初为红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褐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色小斑点，后扩展成椭圆形或半圆形黑褐色病斑，病斑中间穴凹陷，常穿孔脱落，边缘略隆起呈红褐色，外缘由黄褐色晕圈，潮湿条件下病斑上散生小黑点。该病系土传真菌性病害，病菌分生孢子通过叶片伤口或自然裂口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侵入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，空气湿度大时传播速度快，危害严重。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在发病初期用50％退菌特可湿性粉剂800～1000倍液喷雾防治，间隔7～10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天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再用1次。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软腐病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俗称“烂泥膏”，受害植株呈水渍状腐烂，病组织软化，散发出异臭味。病原菌在病残体上或土壤中越冬，经伤口或自然裂口侵入，借雨水飞溅或昆虫传播蔓延。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将病株拔除并移到基地外进行无害化处理，再用生石灰对病株所在的地方进行处理。发现病株较多时，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用农用硫酸链霉素4000倍液药剂植株根部浇灌防治。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枯萎病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俗称“黑心病”，染病植株叶片黄枯下垂呈枯萎状，根部变为灰褐色，剖开病茎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维管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束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变褐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严重的全株萎蔫枯死。湿度大时，病部可见粉红色霉状物，即病原菌分生孢子梗和分生孢子。病菌为土壤栖居菌。以菌丝体及厚垣孢子在土壤中越冬，翌年通过雨水或农事活动进行传播，侵染适宜温度16～20℃。土壤湿度高，有利于病菌的侵入和扩展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用50％多菌灵500倍液，或用50％代森铵乳剂800倍液等药剂植株根部浇灌或喷施防治。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茎腐病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受害植株由下部叶片向上逐渐扩展，呈现青枯症状，最后全株显症，很容易与健株区别。病株茎基部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较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软，内部空松。遇风易倒折。株根系明显发育不良，根少而短，变黑腐烂。剖茎检查，髓部空松，根、茎基和髓部可见到红色病症。茎腐发生于雨后高温天气，主要发生在夏秋季节。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防治方法：冬春季要清除枯枝、病叶集中烧毁，减少病源的越冬基数，发现病株及时清除；苗床地要高畦深沟，以利雨后能及时排水；注意通风透气，中耕除草不要碰伤根茎部，以免病菌从伤口侵入。发病初期选用58%瑞毒霉500倍液、72%甲霜灵锰锌600倍液、75%百菌清600倍液、80%代森锰锌500倍液、68.75%银法利（氟菌·霜霉威）2000倍液等其中一种药液喷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湿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植株，每7～10天喷淋1次，连续防治3次。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锈病：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多花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黄精种植于林下，有可能会被传染而发生锈病危害， 一般在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月中下旬开始发病，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～9月为发病盛期。初期叶片散生淡黄绿色小点，最后枯黄至暗褐色，植株死亡。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防治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：地上植株枯萎后，要及时彻底清理，将杂草和病毒清除，集中深埋或烧掉。其次是摘除病叶，发病初期及时摘除病叶可控制该病蔓延。叶锈特（50克/亩）、敌锈钠（75克/亩）、敌锈酸钠（75克/亩）（每次从三种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中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选择一种）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富力库（25%戊唑醇）2000倍、好力克（43%戊唑醇悬浮剂）3000倍、拿敌稳（25%胯菌酯+50%戊唑醇）5000倍（每次从三种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中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选择一种）、20%粉锈宁乳油1000倍+40%氟硅唑乳油10000倍，上述5种配方选择一种交替用药，第一，第二遍间隔2-3天，第二、第三次间隔5-7天。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虫害防治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虫害发生规律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多花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黄精的幼苗期害虫主要以地老虎、蛴螬为多，主要咬食幼嫩根茎，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咬断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根茎，伤害幼苗，其破坏性不容小视。5月中旬到7月，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多花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黄精的花器官和幼嫩果实会受到飞虱的伤害，可导致结实率降低，尤其是树林下套作的受害相对严重。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小地老虎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属杂食性昆虫，以幼虫危害幼苗。幼虫在3龄以前昼夜活动，多群集在叶或茎上危害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3龄以后分散活动，白天潜伏土表层，夜间出土危害咬断幼苗的根或咬食未出土的幼苗，常常将咬断的幼苗拖入穴中。幼虫共6龄，3龄前在地面、杂草或寄主幼嫩部位取食，危害不大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3龄后昼间潜伏在表土中，夜间出来危害，动作敏捷，性残暴，能自相残杀。老熟幼虫有假死习性，受惊缩成环形。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糖酸液诱杀。可用蔗糖3份、醋4份、酒1份、水2份，加90％以上敌百虫原药0.1份按比例配成糖醋毒液，每90～150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平方米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置一盆进行引诱毒杀。危害比较严重的地块，选用50％辛硫磷乳油800倍液喷施防治，或用250g敌百虫拌鲜草80～100kg进行空土诱杀或定植后围株诱杀。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蛴螬幼虫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危害植株根部，咬断幼苗或嚼食苗根，造成断苗或根茎部空洞，5月底至6月中旬危害尤为严重。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可用75％辛硫磷乳油按种子量0.1％拌种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或在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苗床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发生期，用90％敌百虫1000倍液浇灌防治。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飞虱、叶蝉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成虫和若虫刺吸液汁造成枯焦斑点和斑块，导致植株生长退缩、花器受损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果实干瘪、种子瘦小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危害严重时常伴生青绿霉病和灰霉病等，虫病齐发往往整株枯死。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防治方法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200g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/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L菊马乳油30～40mL，兑水30～45kg喷雾防治，亦可用10％吡虫啉4000～6000倍液喷雾防治。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（六）采收与产地加工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1.采收时间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栽培3～4年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若条件允许，也可在第五年采收，4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～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5年是黄精单株产量快速增加时期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）。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一般春、秋两季采收，以秋季采收质量好，茎秆上叶片完全脱落至早春发芽前为最佳采收期。选择在无烈日、无雨、无霜冻的阴天或多云天气进行。土壤湿度在20％～25％收获较好。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2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.采收方法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按黄精的栽种方向，依次将黄精根茎带土挖出，去掉地上残存部分，使用竹刀或木条将泥土刮掉，注意不要弄伤块根，须根无须去掉。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仿宋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3.产地加工：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采收可人工用锄头挖出，也可用小型挖机挖出，抖净泥土，运往加工场，洗净，去掉须根，蒸透，</w:t>
      </w:r>
      <w:r>
        <w:rPr>
          <w:rFonts w:hint="eastAsia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60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～70°C烘干。黄精每年出苗时可采摘花和嫩芽尖作鲜食或代茶使用。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2" w:firstLineChars="200"/>
        <w:textAlignment w:val="auto"/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楷体_GB2312" w:cs="Times New Roman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（七）贮藏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加工好的黄精在常温下易发霉虫蛀，应放在低温5～10°C仓库中存放。经过反复蒸制的九制黄精可常温保存。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</w:rPr>
        <w:t>三、适宜区域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/>
        <w:textAlignment w:val="auto"/>
        <w:rPr>
          <w:rFonts w:hint="default" w:ascii="Times New Roman" w:hAnsi="Times New Roman" w:eastAsia="黑体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黔东南州各县市，海拔在400 m～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0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lang w:eastAsia="zh-CN"/>
        </w:rPr>
        <w:t>m的林下环境。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</w:rPr>
        <w:t>四、注意事项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1、忌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黏重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的土壤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2、忌低洼的地块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8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3、忌连作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8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4、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多花黄精栽培上应注意忌氯，施肥时不要使用含氯复合肥。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80" w:lineRule="exact"/>
        <w:ind w:firstLine="640" w:firstLineChars="200"/>
        <w:jc w:val="both"/>
        <w:textAlignment w:val="auto"/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五、技术依托单位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黔东南州农业农村局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黔东南州茶叶与中药材技术服务站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联系地址：黔东南州凯里市环城北路54号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 系 人：杨秀全</w:t>
      </w:r>
    </w:p>
    <w:p>
      <w:pPr>
        <w:pStyle w:val="12"/>
        <w:pageBreakBefore w:val="0"/>
        <w:kinsoku/>
        <w:wordWrap/>
        <w:overflowPunct/>
        <w:topLinePunct w:val="0"/>
        <w:autoSpaceDE/>
        <w:autoSpaceDN/>
        <w:bidi w:val="0"/>
        <w:spacing w:line="580" w:lineRule="exact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联系电话：0855-8509765</w:t>
      </w: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12"/>
        <w:ind w:left="0" w:leftChars="0" w:firstLine="0" w:firstLineChars="0"/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</w:pPr>
      <w:r>
        <w:rPr>
          <w:color w:val="000000" w:themeColor="text1"/>
          <w:sz w:val="28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-27305</wp:posOffset>
                </wp:positionH>
                <wp:positionV relativeFrom="paragraph">
                  <wp:posOffset>228600</wp:posOffset>
                </wp:positionV>
                <wp:extent cx="5708650" cy="2085975"/>
                <wp:effectExtent l="0" t="0" r="6350" b="952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8650" cy="2085975"/>
                          <a:chOff x="15303" y="1700"/>
                          <a:chExt cx="8628" cy="3185"/>
                        </a:xfrm>
                      </wpg:grpSpPr>
                      <pic:pic xmlns:pic="http://schemas.openxmlformats.org/drawingml/2006/picture">
                        <pic:nvPicPr>
                          <pic:cNvPr id="2" name="图片 1" descr="DSC_237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r="9285"/>
                          <a:stretch>
                            <a:fillRect/>
                          </a:stretch>
                        </pic:blipFill>
                        <pic:spPr>
                          <a:xfrm>
                            <a:off x="15303" y="1700"/>
                            <a:ext cx="4328" cy="31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9697" y="1717"/>
                            <a:ext cx="4235" cy="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15pt;margin-top:18pt;height:164.25pt;width:449.5pt;z-index:251661312;mso-width-relative:page;mso-height-relative:page;" coordorigin="15303,1700" coordsize="8628,3185" o:gfxdata="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">
                <o:lock v:ext="edit" aspectratio="f"/>
                <v:shape id="图片 1" o:spid="_x0000_s1026" o:spt="75" alt="DSC_2374" type="#_x0000_t75" style="position:absolute;left:15303;top:1700;height:3176;width:4328;" filled="f" o:preferrelative="t" stroked="f" coordsize="21600,21600" o:gfxdata="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rqXSCLoAAADaAAAADwAAAAAAAAABACAAAAA4AAAAZHJzL2Rvd25yZXYueG1s&#10;UEsBAhQAFAAAAAgAh07iQDMvBZ47AAAAOQAAABAAAAAAAAAAAQAgAAAAHwEAAGRycy9zaGFwZXht&#10;bC54bWxQSwUGAAAAAAYABgBbAQAAyQMAAAAA&#10;">
                  <v:fill on="f" focussize="0,0"/>
                  <v:stroke on="f"/>
                  <v:imagedata r:id="rId5" cropright="6085f" o:title=""/>
                  <o:lock v:ext="edit" aspectratio="t"/>
                </v:shape>
                <v:shape id="图片 1" o:spid="_x0000_s1026" o:spt="75" type="#_x0000_t75" style="position:absolute;left:19697;top:1717;height:3169;width:4235;" filled="f" o:preferrelative="t" stroked="f" coordsize="21600,21600" o:gfxdata="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N5aWhm7AAAA2gAAAA8AAAAAAAAAAQAgAAAAOAAAAGRycy9kb3ducmV2Lnht&#10;bFBLAQIUABQAAAAIAIdO4kAzLwWeOwAAADkAAAAQAAAAAAAAAAEAIAAAACABAABkcnMvc2hhcGV4&#10;bWwueG1sUEsFBgAAAAAGAAYAWwEAAMoDAAAAAA=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ind w:firstLine="560" w:firstLineChars="200"/>
        <w:jc w:val="both"/>
        <w:textAlignment w:val="auto"/>
        <w:rPr>
          <w:rFonts w:hint="eastAsia" w:ascii="仿宋_GB2312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jc w:val="center"/>
        <w:rPr>
          <w:rFonts w:hint="default"/>
        </w:rPr>
      </w:pPr>
      <w:r>
        <w:rPr>
          <w:rFonts w:hint="eastAsia" w:ascii="仿宋_GB2312" w:eastAsia="仿宋_GB2312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多花黄精植株及花序</w:t>
      </w:r>
      <w:r>
        <w:rPr>
          <w:rFonts w:hint="eastAsia" w:ascii="仿宋_GB2312" w:eastAsia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 w:ascii="仿宋_GB2312" w:eastAsia="仿宋_GB2312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多花黄精地下块茎</w:t>
      </w:r>
    </w:p>
    <w:p>
      <w:pPr>
        <w:rPr>
          <w:rFonts w:hint="default" w:ascii="Times New Roman" w:hAnsi="Times New Roman" w:cs="Times New Roman"/>
          <w:b/>
          <w:bCs/>
          <w:szCs w:val="21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Cs w:val="21"/>
        </w:rPr>
        <w:t xml:space="preserve"> </w:t>
      </w:r>
      <w:r>
        <w:rPr>
          <w:rFonts w:hint="default" w:ascii="Times New Roman" w:hAnsi="Times New Roman" w:cs="Times New Roman"/>
          <w:b/>
          <w:bCs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/>
          <w:bCs/>
          <w:szCs w:val="21"/>
          <w:lang w:val="en-US" w:eastAsia="zh-CN"/>
        </w:rPr>
        <w:t xml:space="preserve">      </w:t>
      </w:r>
    </w:p>
    <w:p>
      <w:pPr>
        <w:pStyle w:val="12"/>
        <w:rPr>
          <w:rFonts w:hint="default" w:ascii="Times New Roman" w:hAnsi="Times New Roman" w:eastAsia="仿宋_GB2312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28575</wp:posOffset>
                </wp:positionV>
                <wp:extent cx="5763260" cy="2501265"/>
                <wp:effectExtent l="0" t="0" r="8890" b="13335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3260" cy="2501265"/>
                          <a:chOff x="15330" y="10123"/>
                          <a:chExt cx="8664" cy="2882"/>
                        </a:xfrm>
                      </wpg:grpSpPr>
                      <pic:pic xmlns:pic="http://schemas.openxmlformats.org/drawingml/2006/picture">
                        <pic:nvPicPr>
                          <pic:cNvPr id="4" name="图片 4" descr="DSC_461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9668" y="10123"/>
                            <a:ext cx="4327" cy="28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图片 3" descr="DSC_461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5330" y="10125"/>
                            <a:ext cx="4326" cy="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1pt;margin-top:2.25pt;height:196.95pt;width:453.8pt;z-index:251660288;mso-width-relative:page;mso-height-relative:page;" coordorigin="15330,10123" coordsize="8664,2882" o:gfxdata="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">
                <o:lock v:ext="edit" aspectratio="f"/>
                <v:shape id="_x0000_s1026" o:spid="_x0000_s1026" o:spt="75" alt="DSC_4614" type="#_x0000_t75" style="position:absolute;left:19668;top:10123;height:2881;width:4327;" filled="f" o:preferrelative="t" stroked="f" coordsize="21600,21600" o:gfxdata="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/xUODuQAAANo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75" alt="DSC_4615" type="#_x0000_t75" style="position:absolute;left:15330;top:10125;height:2880;width:4326;" filled="f" o:preferrelative="t" stroked="f" coordsize="21600,21600" o:gfxdata="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Cegarr0AAADa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r:id="rId8" o:title=""/>
                  <o:lock v:ext="edit" aspectratio="t"/>
                </v:shape>
              </v:group>
            </w:pict>
          </mc:Fallback>
        </mc:AlternateContent>
      </w: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pStyle w:val="12"/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pStyle w:val="12"/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pStyle w:val="12"/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pStyle w:val="12"/>
        <w:ind w:left="0" w:leftChars="0" w:firstLine="0" w:firstLineChars="0"/>
        <w:rPr>
          <w:rFonts w:hint="default" w:ascii="Times New Roman" w:hAnsi="Times New Roman" w:cs="Times New Roman"/>
          <w:lang w:val="en-US" w:eastAsia="zh-CN"/>
        </w:rPr>
      </w:pPr>
    </w:p>
    <w:p>
      <w:pPr>
        <w:pStyle w:val="12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0" w:leftChars="0" w:firstLine="0" w:firstLineChars="0"/>
        <w:jc w:val="both"/>
        <w:textAlignment w:val="auto"/>
        <w:rPr>
          <w:rFonts w:hint="default" w:ascii="Times New Roman" w:hAnsi="Times New Roman" w:eastAsia="仿宋_GB2312" w:cs="Times New Roman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12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0" w:leftChars="0" w:firstLine="0" w:firstLineChars="0"/>
        <w:jc w:val="center"/>
        <w:textAlignment w:val="auto"/>
        <w:rPr>
          <w:rFonts w:hint="default" w:ascii="Times New Roman" w:hAnsi="Times New Roman" w:eastAsia="楷体_GB2312" w:cs="Times New Roman"/>
          <w:b/>
          <w:bCs w:val="0"/>
          <w:color w:val="auto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黔东南州多花黄精林下种植基地</w:t>
      </w:r>
    </w:p>
    <w:p>
      <w:pPr>
        <w:pStyle w:val="12"/>
        <w:rPr>
          <w:rFonts w:hint="default" w:ascii="Times New Roman" w:hAnsi="Times New Roman" w:cs="Times New Roman"/>
          <w:lang w:val="en-US" w:eastAsia="zh-CN"/>
        </w:rPr>
      </w:pPr>
    </w:p>
    <w:sectPr>
      <w:footerReference r:id="rId3" w:type="default"/>
      <w:pgSz w:w="11906" w:h="16838"/>
      <w:pgMar w:top="1701" w:right="1474" w:bottom="1701" w:left="1587" w:header="851" w:footer="992" w:gutter="0"/>
      <w:cols w:space="720" w:num="1"/>
      <w:rtlGutter w:val="1"/>
      <w:docGrid w:type="lines" w:linePitch="32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00007A87" w:usb1="80000000" w:usb2="00000008" w:usb3="00000000" w:csb0="400001FF" w:csb1="FFFF0000"/>
  </w:font>
  <w:font w:name="宋体">
    <w:panose1 w:val="02010600030101010101"/>
    <w:charset w:val="50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Luxi Sans">
    <w:altName w:val="04b_21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altName w:val="方正楷体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altName w:val="Arial Unicode MS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04b_21">
    <w:panose1 w:val="00000400000000000000"/>
    <w:charset w:val="00"/>
    <w:family w:val="auto"/>
    <w:pitch w:val="default"/>
    <w:sig w:usb0="00000000" w:usb1="00000000" w:usb2="00000000" w:usb3="00000000" w:csb0="00000000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tabs>
        <w:tab w:val="left" w:pos="4966"/>
        <w:tab w:val="clear" w:pos="4153"/>
      </w:tabs>
      <w:rPr>
        <w:rFonts w:hint="eastAsia" w:eastAsia="宋体"/>
        <w:lang w:eastAsia="zh-CN"/>
      </w:rPr>
    </w:pPr>
    <w:r>
      <w:rPr>
        <w:sz w:val="28"/>
        <w:szCs w:val="28"/>
      </w:rPr>
      <mc:AlternateContent>
        <mc:Choice Requires="wps">
          <w:drawing>
            <wp:anchor distT="0" distB="0" distL="113665" distR="113665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-273685</wp:posOffset>
              </wp:positionV>
              <wp:extent cx="913130" cy="20701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13180" cy="207136"/>
                      </a:xfrm>
                      <a:prstGeom prst="rect">
                        <a:avLst/>
                      </a:prstGeom>
                      <a:noFill/>
                      <a:ln w="6350" cap="flat" cmpd="sng">
                        <a:noFill/>
                        <a:prstDash val="solid"/>
                        <a:round/>
                      </a:ln>
                    </wps:spPr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210" w:leftChars="100" w:right="210" w:rightChars="100"/>
                            <w:textAlignment w:val="auto"/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>- 1 -</w: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-21.55pt;height:16.3pt;width:71.9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FgAAAGRy&#10;cy9QSwECFAAUAAAACACHTuJArm/QN9oAAAAIAQAADwAAAAAAAAABACAAAAA4AAAAZHJzL2Rvd25y&#10;ZXYueG1sUEsBAhQAFAAAAAgAh07iQPXoMBvmAQAApgMAAA4AAAAAAAAAAQAgAAAAPwEAAGRycy9l&#10;Mm9Eb2MueG1sUEsFBgAAAAAGAAYAWQEAAJcFAAAAAA==&#10;">
              <v:fill on="f" focussize="0,0"/>
              <v:stroke on="f" weight="0.5pt" joinstyle="round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210" w:leftChars="100" w:right="210" w:rightChars="100"/>
                      <w:textAlignment w:val="auto"/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>- 1 -</w: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  <w:sz w:val="28"/>
        <w:szCs w:val="28"/>
        <w:lang w:eastAsia="zh-CN"/>
      </w:rPr>
      <w:tab/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6"/>
  <w:bordersDoNotSurroundHeader w:val="0"/>
  <w:bordersDoNotSurroundFooter w:val="0"/>
  <w:documentProtection w:edit="readOnly" w:enforcement="0"/>
  <w:defaultTabStop w:val="420"/>
  <w:drawingGridHorizontalSpacing w:val="105"/>
  <w:drawingGridVerticalSpacing w:val="161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</w:compat>
  <w:docVars>
    <w:docVar w:name="commondata" w:val="eyJoZGlkIjoiNTcxYmQ5MjdhMTMyNTE0YjM3NGI5Y2U3MmMxZjc1NGMifQ=="/>
  </w:docVars>
  <w:rsids>
    <w:rsidRoot w:val="00000000"/>
    <w:rsid w:val="07416A2C"/>
    <w:rsid w:val="07B70A9C"/>
    <w:rsid w:val="0B42435B"/>
    <w:rsid w:val="0FF30ADF"/>
    <w:rsid w:val="203B0065"/>
    <w:rsid w:val="22250772"/>
    <w:rsid w:val="282107A4"/>
    <w:rsid w:val="2CF37F79"/>
    <w:rsid w:val="33BB5540"/>
    <w:rsid w:val="3DDC12E3"/>
    <w:rsid w:val="3FFE988E"/>
    <w:rsid w:val="40925627"/>
    <w:rsid w:val="42701998"/>
    <w:rsid w:val="436E30C1"/>
    <w:rsid w:val="54ED6E78"/>
    <w:rsid w:val="567E247E"/>
    <w:rsid w:val="56841E7A"/>
    <w:rsid w:val="57004867"/>
    <w:rsid w:val="58414AFB"/>
    <w:rsid w:val="5AF56A87"/>
    <w:rsid w:val="5B033250"/>
    <w:rsid w:val="5B0E574E"/>
    <w:rsid w:val="5B7DA622"/>
    <w:rsid w:val="5B8C3E19"/>
    <w:rsid w:val="5DF70D68"/>
    <w:rsid w:val="60043C51"/>
    <w:rsid w:val="6017124D"/>
    <w:rsid w:val="617150E9"/>
    <w:rsid w:val="63C4349A"/>
    <w:rsid w:val="66965AEE"/>
    <w:rsid w:val="681E6BE9"/>
    <w:rsid w:val="6B77C950"/>
    <w:rsid w:val="6F54601A"/>
    <w:rsid w:val="70B6775C"/>
    <w:rsid w:val="71B319B9"/>
    <w:rsid w:val="74324450"/>
    <w:rsid w:val="759C7DD3"/>
    <w:rsid w:val="76E16111"/>
    <w:rsid w:val="79A54D9F"/>
    <w:rsid w:val="7CA26617"/>
    <w:rsid w:val="7CDC6B26"/>
    <w:rsid w:val="7DE052D0"/>
    <w:rsid w:val="7E7F490C"/>
    <w:rsid w:val="7F5B485B"/>
    <w:rsid w:val="DFBB15E2"/>
    <w:rsid w:val="DFF755A3"/>
    <w:rsid w:val="EDAF6772"/>
    <w:rsid w:val="F7F748E0"/>
    <w:rsid w:val="FBFD1437"/>
    <w:rsid w:val="FF7EEDD0"/>
    <w:rsid w:val="FFDB743D"/>
    <w:rsid w:val="FFFFA91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Autospacing="1" w:afterAutospacing="1"/>
      <w:jc w:val="left"/>
      <w:outlineLvl w:val="0"/>
    </w:pPr>
    <w:rPr>
      <w:rFonts w:ascii="宋体" w:eastAsia="宋体" w:cs="Times New Roman"/>
      <w:b/>
      <w:bCs/>
      <w:kern w:val="44"/>
      <w:sz w:val="48"/>
      <w:szCs w:val="48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5" w:lineRule="auto"/>
      <w:outlineLvl w:val="1"/>
    </w:pPr>
    <w:rPr>
      <w:rFonts w:ascii="Luxi Sans" w:hAnsi="Luxi Sans" w:eastAsia="黑体"/>
      <w:b/>
      <w:sz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5" w:lineRule="auto"/>
      <w:outlineLvl w:val="2"/>
    </w:pPr>
    <w:rPr>
      <w:b/>
      <w:sz w:val="32"/>
    </w:rPr>
  </w:style>
  <w:style w:type="character" w:default="1" w:styleId="9">
    <w:name w:val="Default Paragraph Font"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0">
    <w:name w:val="Strong"/>
    <w:basedOn w:val="9"/>
    <w:qFormat/>
    <w:uiPriority w:val="0"/>
    <w:rPr>
      <w:b/>
    </w:rPr>
  </w:style>
  <w:style w:type="character" w:styleId="11">
    <w:name w:val="Hyperlink"/>
    <w:basedOn w:val="9"/>
    <w:qFormat/>
    <w:uiPriority w:val="0"/>
    <w:rPr>
      <w:color w:val="0563C1"/>
      <w:u w:val="single"/>
    </w:rPr>
  </w:style>
  <w:style w:type="paragraph" w:customStyle="1" w:styleId="12">
    <w:name w:val="Heading2"/>
    <w:basedOn w:val="1"/>
    <w:next w:val="1"/>
    <w:qFormat/>
    <w:uiPriority w:val="99"/>
    <w:pPr>
      <w:keepNext/>
      <w:keepLines/>
      <w:spacing w:line="360" w:lineRule="auto"/>
      <w:ind w:firstLine="420" w:firstLineChars="200"/>
    </w:pPr>
    <w:rPr>
      <w:rFonts w:ascii="Times New Roman" w:hAnsi="Times New Roman"/>
    </w:rPr>
  </w:style>
  <w:style w:type="character" w:customStyle="1" w:styleId="13">
    <w:name w:val="Unresolved Mention"/>
    <w:basedOn w:val="9"/>
    <w:qFormat/>
    <w:uiPriority w:val="0"/>
    <w:rPr>
      <w:color w:val="605E5C"/>
      <w:shd w:val="clear" w:color="auto" w:fill="E1DFDD"/>
    </w:rPr>
  </w:style>
  <w:style w:type="character" w:customStyle="1" w:styleId="14">
    <w:name w:val="font61"/>
    <w:basedOn w:val="9"/>
    <w:qFormat/>
    <w:uiPriority w:val="0"/>
    <w:rPr>
      <w:rFonts w:ascii="黑体" w:eastAsia="黑体" w:cs="黑体"/>
      <w:color w:val="000000"/>
      <w:sz w:val="24"/>
      <w:szCs w:val="24"/>
      <w:u w:val="none"/>
    </w:rPr>
  </w:style>
  <w:style w:type="character" w:customStyle="1" w:styleId="15">
    <w:name w:val="font51"/>
    <w:basedOn w:val="9"/>
    <w:qFormat/>
    <w:uiPriority w:val="0"/>
    <w:rPr>
      <w:rFonts w:ascii="Times New Roman" w:hAnsi="Times New Roman" w:cs="Times New Roman"/>
      <w:color w:val="000000"/>
      <w:sz w:val="24"/>
      <w:szCs w:val="24"/>
      <w:u w:val="none"/>
    </w:rPr>
  </w:style>
  <w:style w:type="character" w:customStyle="1" w:styleId="16">
    <w:name w:val="font01"/>
    <w:basedOn w:val="9"/>
    <w:qFormat/>
    <w:uiPriority w:val="0"/>
    <w:rPr>
      <w:rFonts w:ascii="宋体" w:eastAsia="宋体" w:cs="宋体"/>
      <w:color w:val="000000"/>
      <w:sz w:val="22"/>
      <w:szCs w:val="22"/>
      <w:u w:val="none"/>
    </w:rPr>
  </w:style>
  <w:style w:type="character" w:customStyle="1" w:styleId="17">
    <w:name w:val="font11"/>
    <w:basedOn w:val="9"/>
    <w:qFormat/>
    <w:uiPriority w:val="0"/>
    <w:rPr>
      <w:rFonts w:ascii="Times New Roman" w:hAnsi="Times New Roman" w:cs="Times New Roman"/>
      <w:color w:val="000000"/>
      <w:sz w:val="22"/>
      <w:szCs w:val="22"/>
      <w:u w:val="none"/>
    </w:rPr>
  </w:style>
  <w:style w:type="character" w:customStyle="1" w:styleId="18">
    <w:name w:val="font91"/>
    <w:basedOn w:val="9"/>
    <w:qFormat/>
    <w:uiPriority w:val="0"/>
    <w:rPr>
      <w:rFonts w:ascii="楷体" w:eastAsia="楷体" w:cs="楷体"/>
      <w:color w:val="000000"/>
      <w:sz w:val="36"/>
      <w:szCs w:val="36"/>
      <w:u w:val="none"/>
    </w:rPr>
  </w:style>
  <w:style w:type="character" w:customStyle="1" w:styleId="19">
    <w:name w:val="font41"/>
    <w:basedOn w:val="9"/>
    <w:qFormat/>
    <w:uiPriority w:val="0"/>
    <w:rPr>
      <w:rFonts w:ascii="黑体" w:eastAsia="黑体" w:cs="黑体"/>
      <w:color w:val="000000"/>
      <w:sz w:val="24"/>
      <w:szCs w:val="24"/>
      <w:u w:val="none"/>
    </w:rPr>
  </w:style>
  <w:style w:type="character" w:customStyle="1" w:styleId="20">
    <w:name w:val="font31"/>
    <w:basedOn w:val="9"/>
    <w:qFormat/>
    <w:uiPriority w:val="0"/>
    <w:rPr>
      <w:rFonts w:ascii="Times New Roman" w:hAnsi="Times New Roman" w:cs="Times New Roman"/>
      <w:color w:val="000000"/>
      <w:sz w:val="24"/>
      <w:szCs w:val="24"/>
      <w:u w:val="none"/>
    </w:rPr>
  </w:style>
  <w:style w:type="character" w:customStyle="1" w:styleId="21">
    <w:name w:val="font71"/>
    <w:basedOn w:val="9"/>
    <w:qFormat/>
    <w:uiPriority w:val="0"/>
    <w:rPr>
      <w:rFonts w:ascii="黑体" w:eastAsia="黑体" w:cs="黑体"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tiff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Normal.eit</Template>
  <Pages>12</Pages>
  <Words>1641</Words>
  <Characters>1729</Characters>
  <Lines>194</Lines>
  <Paragraphs>93</Paragraphs>
  <TotalTime>17</TotalTime>
  <ScaleCrop>false</ScaleCrop>
  <LinksUpToDate>false</LinksUpToDate>
  <CharactersWithSpaces>1734</CharactersWithSpaces>
  <Application>WPS Office_11.8.2.10624_F1E327BC-269C-435d-A152-05C5408002CA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2024-01-02T08:52:00Z</dcterms:created>
  <dc:creator>联想</dc:creator>
  <cp:lastModifiedBy>ysgz</cp:lastModifiedBy>
  <cp:lastPrinted>2025-02-13T07:36:00Z</cp:lastPrinted>
  <dcterms:modified xsi:type="dcterms:W3CDTF">2025-02-13T16:16:28Z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2052-11.8.2.10624</vt:lpwstr>
  </property>
  <property fmtid="{D5CDD505-2E9C-101B-9397-08002B2CF9AE}" pid="3" name="ICV">
    <vt:lpwstr>74DB496231FF451CA8AC99B2961B47C1_13</vt:lpwstr>
  </property>
  <property fmtid="{D5CDD505-2E9C-101B-9397-08002B2CF9AE}" pid="4" name="KSOTemplateDocerSaveRecord">
    <vt:lpwstr>eyJoZGlkIjoiNDVlMTExZjM2OTFjYWJhY2FlNjIxYzgzZDAxMzk4NjUiLCJ1c2VySWQiOiIyNjc2NDE2ODMifQ==</vt:lpwstr>
  </property>
</Properties>
</file>